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228"/>
        <w:gridCol w:w="3187"/>
        <w:gridCol w:w="3156"/>
      </w:tblGrid>
      <w:tr w:rsidR="00941B9F">
        <w:tc>
          <w:tcPr>
            <w:tcW w:w="3228" w:type="dxa"/>
          </w:tcPr>
          <w:p w:rsidR="00941B9F" w:rsidRPr="007C3941" w:rsidRDefault="00941B9F" w:rsidP="006B3230">
            <w:pPr>
              <w:tabs>
                <w:tab w:val="left" w:pos="1540"/>
              </w:tabs>
              <w:rPr>
                <w:b/>
                <w:sz w:val="28"/>
                <w:szCs w:val="28"/>
              </w:rPr>
            </w:pPr>
            <w:r w:rsidRPr="007C3941">
              <w:rPr>
                <w:b/>
                <w:sz w:val="28"/>
                <w:szCs w:val="28"/>
              </w:rPr>
              <w:t xml:space="preserve">Согласовано:       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Руководитель МО</w:t>
            </w:r>
          </w:p>
          <w:p w:rsidR="007C3941" w:rsidRPr="007C3941" w:rsidRDefault="007C3941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_______________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 xml:space="preserve"> /</w:t>
            </w:r>
            <w:r w:rsidR="007C3941" w:rsidRPr="007C3941">
              <w:rPr>
                <w:sz w:val="28"/>
                <w:szCs w:val="28"/>
              </w:rPr>
              <w:t>Л.Е. Гаврилова/</w:t>
            </w:r>
            <w:r w:rsidRPr="007C3941">
              <w:rPr>
                <w:sz w:val="28"/>
                <w:szCs w:val="28"/>
              </w:rPr>
              <w:t xml:space="preserve">  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Протокол №___ от</w:t>
            </w:r>
          </w:p>
          <w:p w:rsidR="00941B9F" w:rsidRPr="007C3941" w:rsidRDefault="007B7ADB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«__»______201</w:t>
            </w:r>
            <w:r w:rsidR="007C3941" w:rsidRPr="007C3941">
              <w:rPr>
                <w:sz w:val="28"/>
                <w:szCs w:val="28"/>
              </w:rPr>
              <w:t>4</w:t>
            </w:r>
            <w:r w:rsidR="00941B9F" w:rsidRPr="007C3941">
              <w:rPr>
                <w:sz w:val="28"/>
                <w:szCs w:val="28"/>
              </w:rPr>
              <w:t xml:space="preserve">г. 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7B7AD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87" w:type="dxa"/>
          </w:tcPr>
          <w:p w:rsidR="00941B9F" w:rsidRPr="007C3941" w:rsidRDefault="00941B9F" w:rsidP="006B3230">
            <w:pPr>
              <w:tabs>
                <w:tab w:val="left" w:pos="1540"/>
              </w:tabs>
              <w:rPr>
                <w:b/>
                <w:sz w:val="28"/>
                <w:szCs w:val="28"/>
              </w:rPr>
            </w:pPr>
            <w:r w:rsidRPr="007C3941">
              <w:rPr>
                <w:b/>
                <w:sz w:val="28"/>
                <w:szCs w:val="28"/>
              </w:rPr>
              <w:t xml:space="preserve">Согласовано:       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Зам.директора по УР</w:t>
            </w:r>
          </w:p>
          <w:p w:rsidR="00941B9F" w:rsidRPr="007C3941" w:rsidRDefault="007B7ADB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МБОУ «</w:t>
            </w:r>
            <w:r w:rsidR="00941B9F" w:rsidRPr="007C3941">
              <w:rPr>
                <w:sz w:val="28"/>
                <w:szCs w:val="28"/>
              </w:rPr>
              <w:t>Ш</w:t>
            </w:r>
            <w:r w:rsidR="00034F70" w:rsidRPr="007C3941">
              <w:rPr>
                <w:sz w:val="28"/>
                <w:szCs w:val="28"/>
              </w:rPr>
              <w:t>к</w:t>
            </w:r>
            <w:r w:rsidRPr="007C3941">
              <w:rPr>
                <w:sz w:val="28"/>
                <w:szCs w:val="28"/>
              </w:rPr>
              <w:t>ола</w:t>
            </w:r>
            <w:r w:rsidR="00941B9F" w:rsidRPr="007C3941">
              <w:rPr>
                <w:sz w:val="28"/>
                <w:szCs w:val="28"/>
              </w:rPr>
              <w:t xml:space="preserve"> № 53»</w:t>
            </w:r>
          </w:p>
          <w:p w:rsidR="007C3941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_____________</w:t>
            </w:r>
          </w:p>
          <w:p w:rsidR="00941B9F" w:rsidRPr="007C3941" w:rsidRDefault="007C3941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/А.С. Федотова/</w:t>
            </w:r>
          </w:p>
          <w:p w:rsidR="007C3941" w:rsidRPr="007C3941" w:rsidRDefault="007C3941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7B7ADB" w:rsidRPr="007C3941" w:rsidRDefault="007B7ADB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«__» ________201</w:t>
            </w:r>
            <w:r w:rsidR="007C3941" w:rsidRPr="007C3941">
              <w:rPr>
                <w:sz w:val="28"/>
                <w:szCs w:val="28"/>
              </w:rPr>
              <w:t>4</w:t>
            </w:r>
            <w:r w:rsidR="00941B9F" w:rsidRPr="007C3941">
              <w:rPr>
                <w:sz w:val="28"/>
                <w:szCs w:val="28"/>
              </w:rPr>
              <w:t xml:space="preserve">г.                      </w:t>
            </w: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rPr>
                <w:sz w:val="28"/>
                <w:szCs w:val="28"/>
              </w:rPr>
            </w:pPr>
          </w:p>
          <w:p w:rsidR="007B7ADB" w:rsidRPr="007C3941" w:rsidRDefault="007B7ADB" w:rsidP="007B7ADB">
            <w:pPr>
              <w:jc w:val="center"/>
              <w:rPr>
                <w:b/>
                <w:sz w:val="28"/>
                <w:szCs w:val="28"/>
              </w:rPr>
            </w:pPr>
            <w:r w:rsidRPr="007C3941">
              <w:rPr>
                <w:b/>
                <w:sz w:val="28"/>
                <w:szCs w:val="28"/>
              </w:rPr>
              <w:t>Рабочая программа</w:t>
            </w:r>
          </w:p>
          <w:p w:rsidR="007B7ADB" w:rsidRPr="007C3941" w:rsidRDefault="007B7ADB" w:rsidP="007B7ADB">
            <w:pPr>
              <w:jc w:val="center"/>
              <w:rPr>
                <w:b/>
                <w:sz w:val="28"/>
                <w:szCs w:val="28"/>
              </w:rPr>
            </w:pPr>
            <w:r w:rsidRPr="007C3941">
              <w:rPr>
                <w:b/>
                <w:sz w:val="28"/>
                <w:szCs w:val="28"/>
              </w:rPr>
              <w:t>МБОУ «Школа № 53</w:t>
            </w:r>
          </w:p>
          <w:p w:rsidR="007B7ADB" w:rsidRPr="007C3941" w:rsidRDefault="007B7ADB" w:rsidP="007B7ADB">
            <w:pPr>
              <w:jc w:val="center"/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Борисовой Светланы Александровны</w:t>
            </w:r>
          </w:p>
          <w:p w:rsidR="007B7ADB" w:rsidRPr="007C3941" w:rsidRDefault="007B7ADB" w:rsidP="007B7ADB">
            <w:pPr>
              <w:jc w:val="center"/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учителя 1 кв. категории</w:t>
            </w:r>
          </w:p>
          <w:p w:rsidR="001E0895" w:rsidRPr="007C3941" w:rsidRDefault="001E0895" w:rsidP="007B7ADB">
            <w:pPr>
              <w:jc w:val="center"/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по физической культуре</w:t>
            </w:r>
          </w:p>
          <w:p w:rsidR="00941B9F" w:rsidRPr="007C3941" w:rsidRDefault="007C3941" w:rsidP="007B7ADB">
            <w:pPr>
              <w:jc w:val="center"/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 xml:space="preserve"> 4</w:t>
            </w:r>
            <w:r w:rsidR="001E0895" w:rsidRPr="007C3941">
              <w:rPr>
                <w:sz w:val="28"/>
                <w:szCs w:val="28"/>
              </w:rPr>
              <w:t xml:space="preserve"> </w:t>
            </w:r>
            <w:r w:rsidR="007B7ADB" w:rsidRPr="007C3941">
              <w:rPr>
                <w:sz w:val="28"/>
                <w:szCs w:val="28"/>
              </w:rPr>
              <w:t>клас</w:t>
            </w:r>
            <w:r w:rsidR="00034F70" w:rsidRPr="007C3941">
              <w:rPr>
                <w:sz w:val="28"/>
                <w:szCs w:val="28"/>
              </w:rPr>
              <w:t>с</w:t>
            </w:r>
          </w:p>
        </w:tc>
        <w:tc>
          <w:tcPr>
            <w:tcW w:w="3156" w:type="dxa"/>
          </w:tcPr>
          <w:p w:rsidR="00941B9F" w:rsidRPr="007C3941" w:rsidRDefault="00941B9F" w:rsidP="006B3230">
            <w:pPr>
              <w:tabs>
                <w:tab w:val="left" w:pos="1540"/>
              </w:tabs>
              <w:rPr>
                <w:b/>
                <w:sz w:val="28"/>
                <w:szCs w:val="28"/>
              </w:rPr>
            </w:pPr>
            <w:r w:rsidRPr="007C3941">
              <w:rPr>
                <w:b/>
                <w:sz w:val="28"/>
                <w:szCs w:val="28"/>
              </w:rPr>
              <w:t>Утверждаю: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Руководитель М</w:t>
            </w:r>
            <w:r w:rsidR="007B7ADB" w:rsidRPr="007C3941">
              <w:rPr>
                <w:sz w:val="28"/>
                <w:szCs w:val="28"/>
              </w:rPr>
              <w:t>Б</w:t>
            </w:r>
            <w:r w:rsidRPr="007C3941">
              <w:rPr>
                <w:sz w:val="28"/>
                <w:szCs w:val="28"/>
              </w:rPr>
              <w:t>ОУ</w:t>
            </w:r>
          </w:p>
          <w:p w:rsidR="00941B9F" w:rsidRPr="007C3941" w:rsidRDefault="007B7ADB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«</w:t>
            </w:r>
            <w:r w:rsidR="00941B9F" w:rsidRPr="007C3941">
              <w:rPr>
                <w:sz w:val="28"/>
                <w:szCs w:val="28"/>
              </w:rPr>
              <w:t>Ш</w:t>
            </w:r>
            <w:r w:rsidRPr="007C3941">
              <w:rPr>
                <w:sz w:val="28"/>
                <w:szCs w:val="28"/>
              </w:rPr>
              <w:t>кола</w:t>
            </w:r>
            <w:r w:rsidR="00941B9F" w:rsidRPr="007C3941">
              <w:rPr>
                <w:sz w:val="28"/>
                <w:szCs w:val="28"/>
              </w:rPr>
              <w:t xml:space="preserve"> №53»</w:t>
            </w:r>
          </w:p>
          <w:p w:rsidR="007C3941" w:rsidRPr="007C3941" w:rsidRDefault="007C3941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_______________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 xml:space="preserve"> М.К. Каюмов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Приказ №____ от</w:t>
            </w:r>
          </w:p>
          <w:p w:rsidR="00941B9F" w:rsidRPr="007C3941" w:rsidRDefault="007B7ADB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>«    » _______ 201</w:t>
            </w:r>
            <w:r w:rsidR="007C3941" w:rsidRPr="007C3941">
              <w:rPr>
                <w:sz w:val="28"/>
                <w:szCs w:val="28"/>
              </w:rPr>
              <w:t>4</w:t>
            </w:r>
            <w:r w:rsidR="00941B9F" w:rsidRPr="007C3941">
              <w:rPr>
                <w:sz w:val="28"/>
                <w:szCs w:val="28"/>
              </w:rPr>
              <w:t xml:space="preserve"> г.</w:t>
            </w: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</w:p>
          <w:p w:rsidR="00941B9F" w:rsidRPr="007C3941" w:rsidRDefault="00941B9F" w:rsidP="006B3230">
            <w:pPr>
              <w:tabs>
                <w:tab w:val="left" w:pos="1540"/>
              </w:tabs>
              <w:rPr>
                <w:sz w:val="28"/>
                <w:szCs w:val="28"/>
              </w:rPr>
            </w:pPr>
            <w:r w:rsidRPr="007C3941">
              <w:rPr>
                <w:sz w:val="28"/>
                <w:szCs w:val="28"/>
              </w:rPr>
              <w:t xml:space="preserve">                              </w:t>
            </w:r>
          </w:p>
          <w:p w:rsidR="00941B9F" w:rsidRPr="007C3941" w:rsidRDefault="00941B9F" w:rsidP="006B3230">
            <w:pPr>
              <w:tabs>
                <w:tab w:val="left" w:pos="1540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941B9F" w:rsidRPr="00367845" w:rsidRDefault="00941B9F" w:rsidP="00941B9F">
      <w:pPr>
        <w:tabs>
          <w:tab w:val="left" w:pos="1540"/>
        </w:tabs>
        <w:rPr>
          <w:b/>
          <w:sz w:val="28"/>
          <w:szCs w:val="28"/>
        </w:rPr>
      </w:pPr>
    </w:p>
    <w:p w:rsidR="00941B9F" w:rsidRDefault="00941B9F" w:rsidP="00941B9F">
      <w:pPr>
        <w:tabs>
          <w:tab w:val="left" w:pos="1540"/>
        </w:tabs>
        <w:jc w:val="center"/>
        <w:rPr>
          <w:sz w:val="28"/>
          <w:szCs w:val="28"/>
        </w:rPr>
      </w:pPr>
    </w:p>
    <w:p w:rsidR="007B7ADB" w:rsidRPr="007B7ADB" w:rsidRDefault="007B7ADB" w:rsidP="007B7ADB">
      <w:pPr>
        <w:tabs>
          <w:tab w:val="left" w:pos="1540"/>
        </w:tabs>
      </w:pPr>
    </w:p>
    <w:p w:rsidR="007B7ADB" w:rsidRPr="007C3941" w:rsidRDefault="007B7ADB" w:rsidP="007B7ADB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>Учитель Борисова Светлана Александровна</w:t>
      </w:r>
    </w:p>
    <w:p w:rsidR="007B7ADB" w:rsidRPr="007C3941" w:rsidRDefault="007B7ADB" w:rsidP="007B7ADB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>Количество часов</w:t>
      </w:r>
      <w:r w:rsidR="001E0895" w:rsidRPr="007C3941">
        <w:rPr>
          <w:sz w:val="28"/>
          <w:szCs w:val="28"/>
        </w:rPr>
        <w:t xml:space="preserve"> </w:t>
      </w:r>
      <w:r w:rsidR="007C3941" w:rsidRPr="007C3941">
        <w:rPr>
          <w:sz w:val="28"/>
          <w:szCs w:val="28"/>
        </w:rPr>
        <w:t xml:space="preserve"> не более </w:t>
      </w:r>
      <w:r w:rsidR="001E0895" w:rsidRPr="007C3941">
        <w:rPr>
          <w:sz w:val="28"/>
          <w:szCs w:val="28"/>
        </w:rPr>
        <w:t>105</w:t>
      </w:r>
      <w:r w:rsidRPr="007C3941">
        <w:rPr>
          <w:sz w:val="28"/>
          <w:szCs w:val="28"/>
        </w:rPr>
        <w:t xml:space="preserve">ч, в неделю </w:t>
      </w:r>
      <w:r w:rsidR="001E0895" w:rsidRPr="007C3941">
        <w:rPr>
          <w:sz w:val="28"/>
          <w:szCs w:val="28"/>
        </w:rPr>
        <w:t>3</w:t>
      </w:r>
      <w:r w:rsidRPr="007C3941">
        <w:rPr>
          <w:sz w:val="28"/>
          <w:szCs w:val="28"/>
        </w:rPr>
        <w:t xml:space="preserve"> час</w:t>
      </w:r>
      <w:r w:rsidR="007C3941" w:rsidRPr="007C3941">
        <w:rPr>
          <w:sz w:val="28"/>
          <w:szCs w:val="28"/>
        </w:rPr>
        <w:t>а</w:t>
      </w:r>
      <w:r w:rsidRPr="007C3941">
        <w:rPr>
          <w:sz w:val="28"/>
          <w:szCs w:val="28"/>
        </w:rPr>
        <w:t>.</w:t>
      </w:r>
    </w:p>
    <w:p w:rsidR="007B7ADB" w:rsidRPr="007C3941" w:rsidRDefault="007C3941" w:rsidP="007B7ADB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>Плановых контрольных уроков- 1 ч.</w:t>
      </w:r>
    </w:p>
    <w:p w:rsidR="007B7ADB" w:rsidRPr="007C3941" w:rsidRDefault="007B7ADB" w:rsidP="007B7ADB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>Планирование составлено на основе программы «Перспектива»</w:t>
      </w:r>
    </w:p>
    <w:p w:rsidR="007B7ADB" w:rsidRPr="007C3941" w:rsidRDefault="007B7ADB" w:rsidP="007B7ADB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 xml:space="preserve"> Автор  </w:t>
      </w:r>
      <w:r w:rsidR="001E0895" w:rsidRPr="007C3941">
        <w:rPr>
          <w:sz w:val="28"/>
          <w:szCs w:val="28"/>
        </w:rPr>
        <w:t>А.П.Матвеев</w:t>
      </w:r>
      <w:r w:rsidRPr="007C3941">
        <w:rPr>
          <w:sz w:val="28"/>
          <w:szCs w:val="28"/>
        </w:rPr>
        <w:t>.</w:t>
      </w:r>
    </w:p>
    <w:p w:rsidR="007C3941" w:rsidRDefault="007C3941" w:rsidP="00941B9F">
      <w:pPr>
        <w:rPr>
          <w:sz w:val="28"/>
          <w:szCs w:val="28"/>
        </w:rPr>
      </w:pPr>
    </w:p>
    <w:p w:rsidR="007C3941" w:rsidRDefault="007C3941" w:rsidP="00941B9F">
      <w:pPr>
        <w:rPr>
          <w:sz w:val="28"/>
          <w:szCs w:val="28"/>
        </w:rPr>
      </w:pPr>
    </w:p>
    <w:p w:rsidR="007C3941" w:rsidRDefault="007C3941" w:rsidP="00941B9F">
      <w:pPr>
        <w:rPr>
          <w:sz w:val="28"/>
          <w:szCs w:val="28"/>
        </w:rPr>
      </w:pPr>
    </w:p>
    <w:p w:rsidR="007C3941" w:rsidRDefault="007C3941" w:rsidP="00941B9F">
      <w:pPr>
        <w:rPr>
          <w:sz w:val="28"/>
          <w:szCs w:val="28"/>
        </w:rPr>
      </w:pPr>
    </w:p>
    <w:p w:rsidR="007C3941" w:rsidRDefault="007C3941" w:rsidP="00941B9F">
      <w:pPr>
        <w:rPr>
          <w:sz w:val="28"/>
          <w:szCs w:val="28"/>
        </w:rPr>
      </w:pPr>
    </w:p>
    <w:p w:rsidR="007C3941" w:rsidRDefault="007C3941" w:rsidP="00941B9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41B9F" w:rsidRPr="007C3941" w:rsidRDefault="007C3941" w:rsidP="00941B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941B9F" w:rsidRPr="007C3941">
        <w:rPr>
          <w:sz w:val="28"/>
          <w:szCs w:val="28"/>
        </w:rPr>
        <w:t>Рассмотрено  на заседании</w:t>
      </w:r>
      <w:r w:rsidR="00941B9F" w:rsidRPr="007C3941">
        <w:rPr>
          <w:b/>
          <w:sz w:val="28"/>
          <w:szCs w:val="28"/>
        </w:rPr>
        <w:t xml:space="preserve">                    </w:t>
      </w:r>
      <w:r w:rsidR="00941B9F" w:rsidRPr="007C3941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941B9F" w:rsidRPr="007C3941" w:rsidRDefault="00941B9F" w:rsidP="00941B9F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 xml:space="preserve">                                                                                            педагогического совета</w:t>
      </w:r>
    </w:p>
    <w:p w:rsidR="00941B9F" w:rsidRPr="007C3941" w:rsidRDefault="00941B9F" w:rsidP="00941B9F">
      <w:pPr>
        <w:tabs>
          <w:tab w:val="left" w:pos="1540"/>
        </w:tabs>
        <w:rPr>
          <w:sz w:val="28"/>
          <w:szCs w:val="28"/>
        </w:rPr>
      </w:pPr>
      <w:r w:rsidRPr="007C3941">
        <w:rPr>
          <w:sz w:val="28"/>
          <w:szCs w:val="28"/>
        </w:rPr>
        <w:t xml:space="preserve">                                                                                            протокол № ___ от __</w:t>
      </w:r>
    </w:p>
    <w:p w:rsidR="00941B9F" w:rsidRPr="007C3941" w:rsidRDefault="00941B9F" w:rsidP="00941B9F">
      <w:pPr>
        <w:jc w:val="center"/>
        <w:rPr>
          <w:sz w:val="28"/>
          <w:szCs w:val="28"/>
        </w:rPr>
      </w:pPr>
      <w:r w:rsidRPr="007C3941">
        <w:rPr>
          <w:sz w:val="28"/>
          <w:szCs w:val="28"/>
        </w:rPr>
        <w:t xml:space="preserve">    </w:t>
      </w:r>
    </w:p>
    <w:p w:rsidR="00941B9F" w:rsidRPr="007C3941" w:rsidRDefault="00941B9F" w:rsidP="007C3941">
      <w:pPr>
        <w:jc w:val="center"/>
        <w:rPr>
          <w:sz w:val="28"/>
          <w:szCs w:val="28"/>
        </w:rPr>
      </w:pPr>
      <w:r w:rsidRPr="007C3941">
        <w:rPr>
          <w:sz w:val="28"/>
          <w:szCs w:val="28"/>
        </w:rPr>
        <w:t xml:space="preserve">                                                         </w:t>
      </w:r>
      <w:r w:rsidR="007B7ADB" w:rsidRPr="007C3941">
        <w:rPr>
          <w:sz w:val="28"/>
          <w:szCs w:val="28"/>
        </w:rPr>
        <w:t xml:space="preserve">            </w:t>
      </w:r>
      <w:r w:rsidR="007C3941">
        <w:rPr>
          <w:sz w:val="28"/>
          <w:szCs w:val="28"/>
        </w:rPr>
        <w:t xml:space="preserve">                      </w:t>
      </w:r>
      <w:r w:rsidR="007B7ADB" w:rsidRPr="007C3941">
        <w:rPr>
          <w:sz w:val="28"/>
          <w:szCs w:val="28"/>
        </w:rPr>
        <w:t xml:space="preserve">  «____» _______201</w:t>
      </w:r>
      <w:r w:rsidR="007C3941" w:rsidRPr="007C3941">
        <w:rPr>
          <w:sz w:val="28"/>
          <w:szCs w:val="28"/>
        </w:rPr>
        <w:t>4</w:t>
      </w:r>
      <w:r w:rsidRPr="007C3941">
        <w:rPr>
          <w:sz w:val="28"/>
          <w:szCs w:val="28"/>
        </w:rPr>
        <w:t xml:space="preserve"> г.  </w:t>
      </w:r>
    </w:p>
    <w:p w:rsidR="00941B9F" w:rsidRPr="007C3941" w:rsidRDefault="00941B9F" w:rsidP="00941B9F">
      <w:pPr>
        <w:rPr>
          <w:sz w:val="28"/>
          <w:szCs w:val="28"/>
        </w:rPr>
      </w:pPr>
    </w:p>
    <w:p w:rsidR="007C3941" w:rsidRDefault="00941B9F" w:rsidP="007B7ADB">
      <w:r>
        <w:t xml:space="preserve">                            </w:t>
      </w:r>
      <w:r w:rsidR="007C3941">
        <w:t xml:space="preserve">       </w:t>
      </w:r>
    </w:p>
    <w:p w:rsidR="007C3941" w:rsidRDefault="007C3941" w:rsidP="007B7ADB">
      <w:r>
        <w:t xml:space="preserve">                                          </w:t>
      </w:r>
    </w:p>
    <w:p w:rsidR="00941B9F" w:rsidRPr="007C3941" w:rsidRDefault="007C3941" w:rsidP="007B7ADB">
      <w:pPr>
        <w:rPr>
          <w:sz w:val="28"/>
          <w:szCs w:val="28"/>
        </w:rPr>
      </w:pPr>
      <w:r w:rsidRPr="007C3941">
        <w:rPr>
          <w:sz w:val="28"/>
          <w:szCs w:val="28"/>
        </w:rPr>
        <w:t xml:space="preserve">                                       </w:t>
      </w:r>
      <w:r w:rsidR="007B7ADB" w:rsidRPr="007C3941">
        <w:rPr>
          <w:sz w:val="28"/>
          <w:szCs w:val="28"/>
        </w:rPr>
        <w:t xml:space="preserve"> 201</w:t>
      </w:r>
      <w:r w:rsidRPr="007C3941">
        <w:rPr>
          <w:sz w:val="28"/>
          <w:szCs w:val="28"/>
        </w:rPr>
        <w:t>4</w:t>
      </w:r>
      <w:r w:rsidR="007B7ADB" w:rsidRPr="007C3941">
        <w:rPr>
          <w:sz w:val="28"/>
          <w:szCs w:val="28"/>
        </w:rPr>
        <w:t>-201</w:t>
      </w:r>
      <w:r w:rsidRPr="007C3941">
        <w:rPr>
          <w:sz w:val="28"/>
          <w:szCs w:val="28"/>
        </w:rPr>
        <w:t>5</w:t>
      </w:r>
      <w:r w:rsidR="007B7ADB" w:rsidRPr="007C3941">
        <w:rPr>
          <w:sz w:val="28"/>
          <w:szCs w:val="28"/>
        </w:rPr>
        <w:t xml:space="preserve"> уч.год</w:t>
      </w:r>
    </w:p>
    <w:p w:rsidR="00941B9F" w:rsidRPr="007C3941" w:rsidRDefault="00941B9F" w:rsidP="00941B9F">
      <w:pPr>
        <w:rPr>
          <w:sz w:val="28"/>
          <w:szCs w:val="28"/>
        </w:rPr>
      </w:pPr>
      <w:r w:rsidRPr="007C3941">
        <w:rPr>
          <w:sz w:val="28"/>
          <w:szCs w:val="28"/>
        </w:rPr>
        <w:t xml:space="preserve">                              </w:t>
      </w:r>
      <w:bookmarkStart w:id="0" w:name="_GoBack"/>
      <w:bookmarkEnd w:id="0"/>
    </w:p>
    <w:sectPr w:rsidR="00941B9F" w:rsidRPr="007C3941" w:rsidSect="00CB70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0DD" w:rsidRDefault="00B260DD" w:rsidP="000A2259">
      <w:r>
        <w:separator/>
      </w:r>
    </w:p>
  </w:endnote>
  <w:endnote w:type="continuationSeparator" w:id="0">
    <w:p w:rsidR="00B260DD" w:rsidRDefault="00B260DD" w:rsidP="000A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59" w:rsidRDefault="000A225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59" w:rsidRDefault="000A225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59" w:rsidRDefault="000A22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0DD" w:rsidRDefault="00B260DD" w:rsidP="000A2259">
      <w:r>
        <w:separator/>
      </w:r>
    </w:p>
  </w:footnote>
  <w:footnote w:type="continuationSeparator" w:id="0">
    <w:p w:rsidR="00B260DD" w:rsidRDefault="00B260DD" w:rsidP="000A2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59" w:rsidRDefault="000A22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59" w:rsidRDefault="000A225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59" w:rsidRDefault="000A22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74212"/>
    <w:multiLevelType w:val="hybridMultilevel"/>
    <w:tmpl w:val="DD326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453FDC"/>
    <w:multiLevelType w:val="hybridMultilevel"/>
    <w:tmpl w:val="46EC59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F332F9"/>
    <w:multiLevelType w:val="hybridMultilevel"/>
    <w:tmpl w:val="5978E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447F78"/>
    <w:multiLevelType w:val="hybridMultilevel"/>
    <w:tmpl w:val="745C6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740BFF"/>
    <w:multiLevelType w:val="hybridMultilevel"/>
    <w:tmpl w:val="3CB8BA7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991503"/>
    <w:multiLevelType w:val="hybridMultilevel"/>
    <w:tmpl w:val="3ED49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8"/>
  </w:num>
  <w:num w:numId="4">
    <w:abstractNumId w:val="14"/>
  </w:num>
  <w:num w:numId="5">
    <w:abstractNumId w:val="12"/>
  </w:num>
  <w:num w:numId="6">
    <w:abstractNumId w:val="38"/>
  </w:num>
  <w:num w:numId="7">
    <w:abstractNumId w:val="7"/>
  </w:num>
  <w:num w:numId="8">
    <w:abstractNumId w:val="2"/>
  </w:num>
  <w:num w:numId="9">
    <w:abstractNumId w:val="21"/>
  </w:num>
  <w:num w:numId="10">
    <w:abstractNumId w:val="15"/>
  </w:num>
  <w:num w:numId="11">
    <w:abstractNumId w:val="13"/>
  </w:num>
  <w:num w:numId="12">
    <w:abstractNumId w:val="18"/>
  </w:num>
  <w:num w:numId="13">
    <w:abstractNumId w:val="6"/>
  </w:num>
  <w:num w:numId="14">
    <w:abstractNumId w:val="30"/>
  </w:num>
  <w:num w:numId="15">
    <w:abstractNumId w:val="11"/>
  </w:num>
  <w:num w:numId="16">
    <w:abstractNumId w:val="4"/>
  </w:num>
  <w:num w:numId="17">
    <w:abstractNumId w:val="40"/>
  </w:num>
  <w:num w:numId="18">
    <w:abstractNumId w:val="16"/>
  </w:num>
  <w:num w:numId="19">
    <w:abstractNumId w:val="29"/>
  </w:num>
  <w:num w:numId="20">
    <w:abstractNumId w:val="20"/>
  </w:num>
  <w:num w:numId="21">
    <w:abstractNumId w:val="10"/>
  </w:num>
  <w:num w:numId="22">
    <w:abstractNumId w:val="36"/>
  </w:num>
  <w:num w:numId="23">
    <w:abstractNumId w:val="28"/>
  </w:num>
  <w:num w:numId="24">
    <w:abstractNumId w:val="3"/>
  </w:num>
  <w:num w:numId="25">
    <w:abstractNumId w:val="34"/>
  </w:num>
  <w:num w:numId="26">
    <w:abstractNumId w:val="9"/>
  </w:num>
  <w:num w:numId="27">
    <w:abstractNumId w:val="35"/>
  </w:num>
  <w:num w:numId="28">
    <w:abstractNumId w:val="0"/>
  </w:num>
  <w:num w:numId="29">
    <w:abstractNumId w:val="39"/>
  </w:num>
  <w:num w:numId="30">
    <w:abstractNumId w:val="23"/>
  </w:num>
  <w:num w:numId="31">
    <w:abstractNumId w:val="32"/>
  </w:num>
  <w:num w:numId="32">
    <w:abstractNumId w:val="5"/>
  </w:num>
  <w:num w:numId="33">
    <w:abstractNumId w:val="24"/>
  </w:num>
  <w:num w:numId="34">
    <w:abstractNumId w:val="27"/>
  </w:num>
  <w:num w:numId="35">
    <w:abstractNumId w:val="19"/>
  </w:num>
  <w:num w:numId="36">
    <w:abstractNumId w:val="26"/>
  </w:num>
  <w:num w:numId="37">
    <w:abstractNumId w:val="31"/>
  </w:num>
  <w:num w:numId="38">
    <w:abstractNumId w:val="37"/>
  </w:num>
  <w:num w:numId="39">
    <w:abstractNumId w:val="33"/>
  </w:num>
  <w:num w:numId="40">
    <w:abstractNumId w:val="22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259"/>
    <w:rsid w:val="00034F70"/>
    <w:rsid w:val="000665C0"/>
    <w:rsid w:val="0006664C"/>
    <w:rsid w:val="0007752F"/>
    <w:rsid w:val="000A2259"/>
    <w:rsid w:val="00124875"/>
    <w:rsid w:val="00172B38"/>
    <w:rsid w:val="001E0895"/>
    <w:rsid w:val="00261EC5"/>
    <w:rsid w:val="00263C0D"/>
    <w:rsid w:val="002663F9"/>
    <w:rsid w:val="003B290D"/>
    <w:rsid w:val="003E3471"/>
    <w:rsid w:val="0041435C"/>
    <w:rsid w:val="00462305"/>
    <w:rsid w:val="00484F26"/>
    <w:rsid w:val="005048DC"/>
    <w:rsid w:val="005D2CC1"/>
    <w:rsid w:val="00650162"/>
    <w:rsid w:val="006B3230"/>
    <w:rsid w:val="00785723"/>
    <w:rsid w:val="007B7ADB"/>
    <w:rsid w:val="007C3941"/>
    <w:rsid w:val="00842A51"/>
    <w:rsid w:val="00890D6A"/>
    <w:rsid w:val="00941B9F"/>
    <w:rsid w:val="00964E07"/>
    <w:rsid w:val="00B260DD"/>
    <w:rsid w:val="00B4473D"/>
    <w:rsid w:val="00B513AD"/>
    <w:rsid w:val="00B57826"/>
    <w:rsid w:val="00C725DE"/>
    <w:rsid w:val="00CB7095"/>
    <w:rsid w:val="00CC63E8"/>
    <w:rsid w:val="00EC31DC"/>
    <w:rsid w:val="00ED2D18"/>
    <w:rsid w:val="00F27A55"/>
    <w:rsid w:val="00FE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2CC5718-327A-48A0-95BC-67F7D565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B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4F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4F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4F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484F26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4F2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4F2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484F2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84F26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rsid w:val="00484F26"/>
    <w:rPr>
      <w:b/>
      <w:bCs/>
      <w:sz w:val="22"/>
      <w:szCs w:val="22"/>
    </w:rPr>
  </w:style>
  <w:style w:type="character" w:customStyle="1" w:styleId="80">
    <w:name w:val="Заголовок 8 Знак"/>
    <w:link w:val="8"/>
    <w:rsid w:val="00484F26"/>
    <w:rPr>
      <w:i/>
      <w:iCs/>
      <w:sz w:val="24"/>
      <w:szCs w:val="24"/>
    </w:rPr>
  </w:style>
  <w:style w:type="character" w:styleId="a3">
    <w:name w:val="Emphasis"/>
    <w:qFormat/>
    <w:rsid w:val="00484F26"/>
    <w:rPr>
      <w:rFonts w:ascii="Calibri" w:hAnsi="Calibri"/>
      <w:i/>
      <w:iCs/>
      <w:sz w:val="24"/>
    </w:rPr>
  </w:style>
  <w:style w:type="table" w:styleId="a4">
    <w:name w:val="Table Grid"/>
    <w:basedOn w:val="a1"/>
    <w:uiPriority w:val="59"/>
    <w:rsid w:val="00964E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D2C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2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A225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A2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A22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&#1040;&#1076;&#1084;&#1080;&#1085;&#1080;&#1089;&#1090;&#1088;&#1072;&#1090;&#1086;&#1088;\&#1056;&#1072;&#1073;&#1086;&#1095;&#1080;&#1081;%20&#1089;&#1090;&#1086;&#1083;\2011\1%20&#1082;%20&#1052;&#1091;&#1079;&#1099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 к Музыка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domo 1</cp:lastModifiedBy>
  <cp:revision>2</cp:revision>
  <cp:lastPrinted>2013-08-29T08:10:00Z</cp:lastPrinted>
  <dcterms:created xsi:type="dcterms:W3CDTF">2014-08-28T14:44:00Z</dcterms:created>
  <dcterms:modified xsi:type="dcterms:W3CDTF">2014-08-28T14:44:00Z</dcterms:modified>
</cp:coreProperties>
</file>